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D31" w14:textId="754178ED" w:rsidR="002924F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97E4F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697E4F">
        <w:rPr>
          <w:b/>
          <w:i/>
          <w:sz w:val="28"/>
        </w:rPr>
        <w:t>4</w:t>
      </w:r>
      <w:r w:rsidR="00160EFA">
        <w:rPr>
          <w:b/>
          <w:i/>
          <w:sz w:val="28"/>
        </w:rPr>
        <w:t>0459</w:t>
      </w:r>
    </w:p>
    <w:p w14:paraId="7E8EEC9B" w14:textId="77777777" w:rsidR="00697E4F" w:rsidRDefault="00697E4F" w:rsidP="00697E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Greece, 26 February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March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924F3" w14:paraId="48CB0BF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B1114" w14:textId="77777777" w:rsidR="002924F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2924F3" w14:paraId="0F578A8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65" w14:textId="77777777" w:rsidR="002924F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924F3" w14:paraId="6A4ED2B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6AE1F2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B6AC686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539167C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CED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0B2A0" w14:textId="35BA9B17" w:rsidR="002924F3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97E4F" w:rsidRPr="00697E4F">
              <w:t>NR CA PC3 FR1 CA_n66A-n71A-n77(2A) and CA_n66A-n71A-n78(2A)</w:t>
            </w:r>
          </w:p>
        </w:tc>
      </w:tr>
      <w:tr w:rsidR="002924F3" w14:paraId="38C5ED6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4764B0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9EE5F2C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4AAC1D0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8121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339A5E" w14:textId="71021215" w:rsidR="002924F3" w:rsidRDefault="00697E4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5D7A7" w14:textId="77777777" w:rsidR="002924F3" w:rsidRDefault="00292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ECA6D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8B09C" w14:textId="593501E4" w:rsidR="002924F3" w:rsidRDefault="00697E4F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</w:tbl>
    <w:p w14:paraId="47E24C8A" w14:textId="77777777" w:rsidR="002924F3" w:rsidRDefault="002924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924F3" w14:paraId="2B69753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F306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103A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4A3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E1A7920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833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880F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9E4CD6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C21912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C487E76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8542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A321DFC" w14:textId="77777777" w:rsidR="002924F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52C01" w14:textId="619668A2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60BE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2542C2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A8D2BE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99332" w14:textId="77777777" w:rsidR="002924F3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0CCA4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8380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C89C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C38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52361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3315E8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BDC1B73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77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8901B6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E6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65B02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AFD19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65C77D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2EA72" w14:textId="77777777" w:rsidR="002924F3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8B75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E204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843E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B4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6E6E10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B856B4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E31EF1" w14:textId="77777777" w:rsidR="002924F3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6DE7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553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FED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116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556F1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7C0347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96692D" w14:textId="77777777" w:rsidR="002924F3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DA78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17C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FD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8E2F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6C068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71D27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4954B" w14:textId="77777777" w:rsidR="002924F3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4B90" w14:textId="623902C4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D41E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93FA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428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8DEC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7D249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2A4D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344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A46AC6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05B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645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D6487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B6D4FA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153292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1C3E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9651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5EA5" w14:textId="402BF2F8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A2C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11C4D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49D167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73EE68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DEC71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B" w14:textId="77777777" w:rsidR="002924F3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DDC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472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A137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5C8F58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9815CB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CEDC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F6BC4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5B07BC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D619F7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AF0C7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97F300A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B21257" w14:textId="0B62A81A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A-n77(2A)</w:t>
            </w:r>
            <w:r>
              <w:t xml:space="preserve"> / -</w:t>
            </w:r>
          </w:p>
          <w:p w14:paraId="4C76839F" w14:textId="09E0A877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A-n77(2A)</w:t>
            </w:r>
            <w:r>
              <w:t xml:space="preserve"> / </w:t>
            </w:r>
            <w:r w:rsidRPr="00EB5614">
              <w:t>CA_n</w:t>
            </w:r>
            <w:r>
              <w:t>66</w:t>
            </w:r>
            <w:r w:rsidRPr="00EB5614">
              <w:t>A-n</w:t>
            </w:r>
            <w:r>
              <w:t>71</w:t>
            </w:r>
            <w:r w:rsidRPr="00EB5614">
              <w:t>A</w:t>
            </w:r>
          </w:p>
          <w:p w14:paraId="79A459CD" w14:textId="2D8F7CF2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A-n77(2A)</w:t>
            </w:r>
            <w:r>
              <w:t xml:space="preserve"> / </w:t>
            </w:r>
            <w:r w:rsidRPr="00EB5614">
              <w:t>CA_n</w:t>
            </w:r>
            <w:r>
              <w:t>66</w:t>
            </w:r>
            <w:r w:rsidRPr="00EB5614">
              <w:t>A-n77A</w:t>
            </w:r>
          </w:p>
          <w:p w14:paraId="31161505" w14:textId="1C5002DC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A-n77(2A)</w:t>
            </w:r>
            <w:r>
              <w:t xml:space="preserve"> / </w:t>
            </w:r>
            <w:r w:rsidRPr="00EB5614">
              <w:t>CA_n</w:t>
            </w:r>
            <w:r>
              <w:t>71</w:t>
            </w:r>
            <w:r w:rsidRPr="00EB5614">
              <w:t>A-n77A</w:t>
            </w:r>
          </w:p>
          <w:p w14:paraId="37312AEC" w14:textId="617569BF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</w:t>
            </w:r>
            <w:r>
              <w:t>8</w:t>
            </w:r>
            <w:r w:rsidRPr="000470C1">
              <w:t>(2A)</w:t>
            </w:r>
            <w:r>
              <w:t xml:space="preserve"> / -</w:t>
            </w:r>
          </w:p>
          <w:p w14:paraId="74486BDC" w14:textId="5957282B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Pr="00EB5614">
              <w:t>CA_n</w:t>
            </w:r>
            <w:r>
              <w:t>66</w:t>
            </w:r>
            <w:r w:rsidRPr="00EB5614">
              <w:t>A-n</w:t>
            </w:r>
            <w:r>
              <w:t>71</w:t>
            </w:r>
            <w:r w:rsidRPr="00EB5614">
              <w:t>A</w:t>
            </w:r>
          </w:p>
          <w:p w14:paraId="195EC5BE" w14:textId="31D39C9C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Pr="00EB5614">
              <w:t>CA_n</w:t>
            </w:r>
            <w:r>
              <w:t>66</w:t>
            </w:r>
            <w:r w:rsidRPr="00EB5614">
              <w:t>A-n78A</w:t>
            </w:r>
          </w:p>
          <w:p w14:paraId="2F62C98C" w14:textId="1A623FEC" w:rsidR="002924F3" w:rsidRDefault="00697E4F" w:rsidP="00697E4F">
            <w:pPr>
              <w:pStyle w:val="CRCoverPage"/>
              <w:spacing w:after="0"/>
              <w:rPr>
                <w:b/>
                <w:caps/>
              </w:rPr>
            </w:pPr>
            <w:r w:rsidRPr="00444357">
              <w:t>NR</w:t>
            </w:r>
            <w:r>
              <w:t xml:space="preserve"> </w:t>
            </w:r>
            <w:r w:rsidRPr="000470C1">
              <w:t>CA_n</w:t>
            </w:r>
            <w:r>
              <w:t>66</w:t>
            </w:r>
            <w:r w:rsidRPr="000470C1">
              <w:t>A-n</w:t>
            </w:r>
            <w:r>
              <w:t>71</w:t>
            </w:r>
            <w:r w:rsidRPr="000470C1">
              <w:t>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Pr="00EB5614">
              <w:t>CA_n</w:t>
            </w:r>
            <w:r>
              <w:t>71</w:t>
            </w:r>
            <w:r w:rsidRPr="00EB5614">
              <w:t>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AD87F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7063FD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890351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51109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F66CB7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9B565A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866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F4DF4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F2D98B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907B6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DA999F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50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E3C6C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3360F0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4FF8B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6BC2B46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BD4E39C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CC6F1" w14:textId="79877F07" w:rsidR="002924F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DA61C9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B46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22ED56C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5A53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2D06B0C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A7A86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4CA7D" w14:textId="77777777" w:rsidR="002924F3" w:rsidRDefault="002924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1167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62749F8" w14:textId="77777777" w:rsidR="002924F3" w:rsidRDefault="002924F3">
      <w:pPr>
        <w:pStyle w:val="CRCoverPage"/>
        <w:rPr>
          <w:lang w:val="en-US"/>
        </w:rPr>
      </w:pPr>
    </w:p>
    <w:sectPr w:rsidR="002924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88C9" w14:textId="77777777" w:rsidR="004207E0" w:rsidRDefault="004207E0">
      <w:pPr>
        <w:spacing w:after="0"/>
      </w:pPr>
      <w:r>
        <w:separator/>
      </w:r>
    </w:p>
  </w:endnote>
  <w:endnote w:type="continuationSeparator" w:id="0">
    <w:p w14:paraId="2C4117B2" w14:textId="77777777" w:rsidR="004207E0" w:rsidRDefault="00420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7C3B" w14:textId="77777777" w:rsidR="002924F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61A92" w14:textId="77777777" w:rsidR="004207E0" w:rsidRDefault="004207E0">
      <w:pPr>
        <w:spacing w:after="0"/>
      </w:pPr>
      <w:r>
        <w:separator/>
      </w:r>
    </w:p>
  </w:footnote>
  <w:footnote w:type="continuationSeparator" w:id="0">
    <w:p w14:paraId="73066C85" w14:textId="77777777" w:rsidR="004207E0" w:rsidRDefault="004207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F7F7" w14:textId="77777777" w:rsidR="002924F3" w:rsidRDefault="002924F3">
    <w:pPr>
      <w:pStyle w:val="Header"/>
    </w:pPr>
  </w:p>
  <w:p w14:paraId="45A2A468" w14:textId="77777777" w:rsidR="002924F3" w:rsidRDefault="00292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6016648">
    <w:abstractNumId w:val="3"/>
  </w:num>
  <w:num w:numId="2" w16cid:durableId="708649406">
    <w:abstractNumId w:val="5"/>
  </w:num>
  <w:num w:numId="3" w16cid:durableId="614793678">
    <w:abstractNumId w:val="1"/>
  </w:num>
  <w:num w:numId="4" w16cid:durableId="1886988123">
    <w:abstractNumId w:val="4"/>
  </w:num>
  <w:num w:numId="5" w16cid:durableId="176620102">
    <w:abstractNumId w:val="14"/>
  </w:num>
  <w:num w:numId="6" w16cid:durableId="1800682757">
    <w:abstractNumId w:val="2"/>
  </w:num>
  <w:num w:numId="7" w16cid:durableId="247464042">
    <w:abstractNumId w:val="10"/>
  </w:num>
  <w:num w:numId="8" w16cid:durableId="1723165329">
    <w:abstractNumId w:val="7"/>
  </w:num>
  <w:num w:numId="9" w16cid:durableId="1211654607">
    <w:abstractNumId w:val="13"/>
  </w:num>
  <w:num w:numId="10" w16cid:durableId="281041101">
    <w:abstractNumId w:val="15"/>
  </w:num>
  <w:num w:numId="11" w16cid:durableId="1423724000">
    <w:abstractNumId w:val="16"/>
  </w:num>
  <w:num w:numId="12" w16cid:durableId="353003122">
    <w:abstractNumId w:val="8"/>
  </w:num>
  <w:num w:numId="13" w16cid:durableId="787896118">
    <w:abstractNumId w:val="9"/>
  </w:num>
  <w:num w:numId="14" w16cid:durableId="394821132">
    <w:abstractNumId w:val="6"/>
  </w:num>
  <w:num w:numId="15" w16cid:durableId="1837106071">
    <w:abstractNumId w:val="12"/>
  </w:num>
  <w:num w:numId="16" w16cid:durableId="945651537">
    <w:abstractNumId w:val="0"/>
  </w:num>
  <w:num w:numId="17" w16cid:durableId="1622883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0EFA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4F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07E0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A01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E4F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5E9D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04FE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61C9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326E9"/>
  <w15:docId w15:val="{542770B2-4AA0-41E1-9166-C571C961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604F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894</Characters>
  <Application>Microsoft Office Word</Application>
  <DocSecurity>0</DocSecurity>
  <Lines>7</Lines>
  <Paragraphs>2</Paragraphs>
  <ScaleCrop>false</ScaleCrop>
  <Company>ETSI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2024-02-09T10:28:00Z</dcterms:created>
  <dcterms:modified xsi:type="dcterms:W3CDTF">2024-02-09T10:28:00Z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